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6E5D65" w:rsidP="002D3375" w:rsidRDefault="00997F14" w14:paraId="3D1A9B38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40C1869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5B552120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F3368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6BE4B365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FC323AD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226949">
        <w:rPr>
          <w:rFonts w:ascii="Corbel" w:hAnsi="Corbel"/>
          <w:sz w:val="20"/>
          <w:szCs w:val="20"/>
        </w:rPr>
        <w:t>202</w:t>
      </w:r>
      <w:r w:rsidR="006F3368">
        <w:rPr>
          <w:rFonts w:ascii="Corbel" w:hAnsi="Corbel"/>
          <w:sz w:val="20"/>
          <w:szCs w:val="20"/>
        </w:rPr>
        <w:t>5</w:t>
      </w:r>
      <w:r w:rsidR="006C04CA">
        <w:rPr>
          <w:rFonts w:ascii="Corbel" w:hAnsi="Corbel"/>
          <w:sz w:val="20"/>
          <w:szCs w:val="20"/>
        </w:rPr>
        <w:t>/</w:t>
      </w:r>
      <w:r w:rsidR="00226949">
        <w:rPr>
          <w:rFonts w:ascii="Corbel" w:hAnsi="Corbel"/>
          <w:sz w:val="20"/>
          <w:szCs w:val="20"/>
        </w:rPr>
        <w:t>2</w:t>
      </w:r>
      <w:r w:rsidR="006F3368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3C3C729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76052DB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A028A4" w14:paraId="5D4F18A5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FB8F43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E509F" w14:paraId="357ED21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wychowania fizycznego</w:t>
            </w:r>
          </w:p>
        </w:tc>
      </w:tr>
      <w:tr w:rsidRPr="009C54AE" w:rsidR="0085747A" w:rsidTr="00A028A4" w14:paraId="1F40AB98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E714C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1B9787C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A028A4" w14:paraId="0EA1200B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0F03B8F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B4E2B" w14:paraId="1CDABD6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A028A4" w14:paraId="001EF2C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656F0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AE3526" w:rsidRDefault="00AE3526" w14:paraId="605A37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Pr="009C54AE" w:rsidR="00FE509F" w:rsidTr="00A028A4" w14:paraId="1530FD74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3E54AB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BF3563" w:rsidRDefault="00FE509F" w14:paraId="513263F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E509F" w:rsidTr="00A028A4" w14:paraId="3DB6FC4F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13780A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FE509F" w14:paraId="7F24B16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Pr="009C54AE" w:rsidR="00FE509F" w:rsidTr="00A028A4" w14:paraId="1AD0D8F3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2FFA43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6C04CA" w14:paraId="2EFF7FA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67717" w:rsidR="00FE509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FE509F" w:rsidTr="00A028A4" w14:paraId="51D3E9F8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591FAD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DF6669" w14:paraId="2F4A560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FE509F" w:rsidTr="00A028A4" w14:paraId="7195A835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49C3A03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6C04CA" w14:paraId="70E7397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</w:t>
            </w:r>
            <w:r w:rsidRPr="0017413A" w:rsidR="00FE509F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7413A" w:rsidR="00FE509F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17413A" w:rsidR="00FE509F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7 i 8</w:t>
            </w:r>
          </w:p>
        </w:tc>
      </w:tr>
      <w:tr w:rsidRPr="009C54AE" w:rsidR="00FE509F" w:rsidTr="00A028A4" w14:paraId="78F3D6E1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1562E8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37CBE" w:rsidR="00FE509F" w:rsidP="00FE509F" w:rsidRDefault="007C7AEB" w14:paraId="0E8AABF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C468B0" w:rsidR="00487C01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FE509F" w:rsidTr="00A028A4" w14:paraId="59AA8454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3D875FC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FE509F" w14:paraId="0D71969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FE509F" w:rsidTr="00A028A4" w14:paraId="79929C2D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7DA37F2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FE509F" w:rsidRDefault="00FE509F" w14:paraId="0452DA7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Pr="009C54AE" w:rsidR="00FE509F" w:rsidTr="00A028A4" w14:paraId="3B340180" w14:textId="77777777">
        <w:tc>
          <w:tcPr>
            <w:tcW w:w="2694" w:type="dxa"/>
            <w:tcMar/>
            <w:vAlign w:val="center"/>
          </w:tcPr>
          <w:p w:rsidRPr="009C54AE" w:rsidR="00FE509F" w:rsidP="00FE509F" w:rsidRDefault="00FE509F" w14:paraId="087E71F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FE509F" w:rsidP="00A028A4" w:rsidRDefault="00806AA9" w14:paraId="75E7083D" w14:textId="469959D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A028A4" w:rsidR="06AD7639">
              <w:rPr>
                <w:rFonts w:ascii="Corbel" w:hAnsi="Corbel"/>
                <w:b w:val="0"/>
                <w:bCs w:val="0"/>
                <w:sz w:val="24"/>
                <w:szCs w:val="24"/>
              </w:rPr>
              <w:t>m</w:t>
            </w:r>
            <w:r w:rsidRPr="00A028A4" w:rsidR="00806AA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gr Tomasz Świątek, dr Miłosz Szczudło, </w:t>
            </w:r>
            <w:r w:rsidRPr="00A028A4" w:rsidR="5BCDAAAE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00A028A4" w:rsidR="00806AA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Jacek Kulpiński  </w:t>
            </w:r>
          </w:p>
        </w:tc>
      </w:tr>
    </w:tbl>
    <w:p w:rsidRPr="009C54AE" w:rsidR="0085747A" w:rsidP="009C54AE" w:rsidRDefault="0085747A" w14:paraId="552A505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5359B07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2D487CC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E6A758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9C54AE" w:rsidR="00015B8F" w:rsidTr="00C766DF" w14:paraId="21375C32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752B7C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0507C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CE72A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D10F3D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E6664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92B73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2FBA5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057C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C9154C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6F53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FE723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5484DE7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6C04CA" w14:paraId="63D8BA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F6669" w14:paraId="0C829B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FE509F" w:rsidRDefault="00015B8F" w14:paraId="09A54E1C" w14:textId="77777777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F6669" w14:paraId="25B24EA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81402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D86007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8CBA95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82C7AF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D7577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09F" w14:paraId="0E8662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30395F" w:rsidTr="00C766DF" w14:paraId="257470CB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0395F" w:rsidP="009C54AE" w:rsidRDefault="006C04CA" w14:paraId="0858587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4046E57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7ADEA3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DF6669" w14:paraId="4A3292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113B880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33DD7C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52FE618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03EFDA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238DCB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FE509F" w14:paraId="11C74A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6C04CA" w:rsidRDefault="00923D7D" w14:paraId="7F17DF2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1D9D3D5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FE509F" w14:paraId="2CA0706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22056AC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4DE06B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14B4A40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D71FD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E960BB" w:rsidP="009C54AE" w:rsidRDefault="00E960BB" w14:paraId="71064D1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9C7E79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03F1E970" w14:textId="77777777">
        <w:tc>
          <w:tcPr>
            <w:tcW w:w="9670" w:type="dxa"/>
          </w:tcPr>
          <w:p w:rsidRPr="009C54AE" w:rsidR="0085747A" w:rsidP="009C54AE" w:rsidRDefault="00FE509F" w14:paraId="250D2284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:rsidR="00153C41" w:rsidP="009C54AE" w:rsidRDefault="00153C41" w14:paraId="72952C1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6C04CA" w:rsidP="009C54AE" w:rsidRDefault="006C04CA" w14:paraId="5FC9C70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5AE5FCE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44236F0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E671BDD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4A4A93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85747A" w:rsidTr="00FE509F" w14:paraId="5467FE44" w14:textId="77777777">
        <w:tc>
          <w:tcPr>
            <w:tcW w:w="851" w:type="dxa"/>
            <w:vAlign w:val="center"/>
          </w:tcPr>
          <w:p w:rsidRPr="009C54AE" w:rsidR="0085747A" w:rsidP="009C54AE" w:rsidRDefault="0085747A" w14:paraId="6BFCFBE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6C04CA" w:rsidRDefault="00FE509F" w14:paraId="63587AB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Pr="009C54AE" w:rsidR="0085747A" w:rsidTr="00FE509F" w14:paraId="19EA2451" w14:textId="77777777">
        <w:tc>
          <w:tcPr>
            <w:tcW w:w="851" w:type="dxa"/>
            <w:vAlign w:val="center"/>
          </w:tcPr>
          <w:p w:rsidRPr="009C54AE" w:rsidR="0085747A" w:rsidP="009C54AE" w:rsidRDefault="00FE509F" w14:paraId="34925D5B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6C04CA" w:rsidRDefault="00FE509F" w14:paraId="6E14400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Pr="009C54AE" w:rsidR="0085747A" w:rsidTr="00FE509F" w14:paraId="61BF4AB0" w14:textId="77777777">
        <w:tc>
          <w:tcPr>
            <w:tcW w:w="851" w:type="dxa"/>
            <w:vAlign w:val="center"/>
          </w:tcPr>
          <w:p w:rsidRPr="009C54AE" w:rsidR="0085747A" w:rsidP="009C54AE" w:rsidRDefault="00FE509F" w14:paraId="467FF8F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6C04CA" w:rsidRDefault="00FE509F" w14:paraId="367FD94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Pr="009C54AE" w:rsidR="00FE509F" w:rsidTr="00FE509F" w14:paraId="0D653347" w14:textId="77777777">
        <w:tc>
          <w:tcPr>
            <w:tcW w:w="851" w:type="dxa"/>
            <w:vAlign w:val="center"/>
          </w:tcPr>
          <w:p w:rsidRPr="009C54AE" w:rsidR="00FE509F" w:rsidP="009C54AE" w:rsidRDefault="00FE509F" w14:paraId="02A1303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FE509F" w:rsidP="006C04CA" w:rsidRDefault="00FE509F" w14:paraId="7CC42FA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Pr="009C54AE" w:rsidR="00FE509F" w:rsidTr="00FE509F" w14:paraId="66EF9004" w14:textId="77777777">
        <w:tc>
          <w:tcPr>
            <w:tcW w:w="851" w:type="dxa"/>
            <w:vAlign w:val="center"/>
          </w:tcPr>
          <w:p w:rsidRPr="009C54AE" w:rsidR="00FE509F" w:rsidP="009C54AE" w:rsidRDefault="00FE509F" w14:paraId="7E6CDCE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FE509F" w:rsidP="006C04CA" w:rsidRDefault="00FE509F" w14:paraId="316411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Pr="009C54AE" w:rsidR="00FE509F" w:rsidTr="00FE509F" w14:paraId="5C15B291" w14:textId="77777777">
        <w:tc>
          <w:tcPr>
            <w:tcW w:w="851" w:type="dxa"/>
            <w:vAlign w:val="center"/>
          </w:tcPr>
          <w:p w:rsidRPr="009C54AE" w:rsidR="00FE509F" w:rsidP="009C54AE" w:rsidRDefault="00FE509F" w14:paraId="0F74D74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9C54AE" w:rsidR="00FE509F" w:rsidP="006C04CA" w:rsidRDefault="00FE509F" w14:paraId="1074636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:rsidRPr="009C54AE" w:rsidR="0085747A" w:rsidP="009C54AE" w:rsidRDefault="0085747A" w14:paraId="47704A34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39DB8B7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6819D7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Pr="009C54AE" w:rsidR="0085747A" w:rsidTr="00A45093" w14:paraId="03CD7B3C" w14:textId="77777777">
        <w:tc>
          <w:tcPr>
            <w:tcW w:w="1701" w:type="dxa"/>
            <w:vAlign w:val="center"/>
          </w:tcPr>
          <w:p w:rsidRPr="009C54AE" w:rsidR="0085747A" w:rsidP="009C54AE" w:rsidRDefault="0085747A" w14:paraId="258273D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8A1B2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E378A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A45093" w:rsidTr="00A45093" w14:paraId="328E6A87" w14:textId="77777777">
        <w:tc>
          <w:tcPr>
            <w:tcW w:w="1701" w:type="dxa"/>
          </w:tcPr>
          <w:p w:rsidRPr="00A45093" w:rsidR="00A45093" w:rsidP="00487C01" w:rsidRDefault="00A45093" w14:paraId="7CFD6A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C7AEB" w:rsidP="007C7AEB" w:rsidRDefault="007C7AEB" w14:paraId="20E17DE7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Student zna i rozumie:</w:t>
            </w:r>
          </w:p>
          <w:p w:rsidRPr="007C7AEB" w:rsidR="007C7AEB" w:rsidP="007C7AEB" w:rsidRDefault="007C7AEB" w14:paraId="05A7D55F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:rsidRPr="007C7AEB" w:rsidR="007C7AEB" w:rsidP="007C7AEB" w:rsidRDefault="007C7AEB" w14:paraId="12B157CF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zachowaniem zasad bezpieczeństwa;</w:t>
            </w:r>
          </w:p>
          <w:p w:rsidRPr="007C7AEB" w:rsidR="007C7AEB" w:rsidP="007C7AEB" w:rsidRDefault="007C7AEB" w14:paraId="38825FD0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dzieci lub uczniów;</w:t>
            </w:r>
          </w:p>
          <w:p w:rsidRPr="00063C80" w:rsidR="00A45093" w:rsidP="007C7AEB" w:rsidRDefault="007C7AEB" w14:paraId="7CA29091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:rsidR="00BF3563" w:rsidP="007C7AEB" w:rsidRDefault="00BF3563" w14:paraId="0390FAFF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P="007C7AEB" w:rsidRDefault="00BF3563" w14:paraId="6BF9C6E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F3563" w:rsidP="007C7AEB" w:rsidRDefault="00BF3563" w14:paraId="6850639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A45093" w:rsidR="007C7AEB" w:rsidP="007C7AEB" w:rsidRDefault="007C7AEB" w14:paraId="6F09390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:rsidRPr="00A45093" w:rsidR="00A45093" w:rsidP="00487C01" w:rsidRDefault="00A45093" w14:paraId="4FDE6D1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:rsidRPr="00A45093" w:rsidR="00A45093" w:rsidP="00487C01" w:rsidRDefault="00A45093" w14:paraId="230C867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A45093" w:rsidTr="00A45093" w14:paraId="487D7C98" w14:textId="77777777">
        <w:tc>
          <w:tcPr>
            <w:tcW w:w="1701" w:type="dxa"/>
          </w:tcPr>
          <w:p w:rsidRPr="00A45093" w:rsidR="00A45093" w:rsidP="00487C01" w:rsidRDefault="00A45093" w14:paraId="1C998F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C7AEB" w:rsidP="007C7AEB" w:rsidRDefault="007C7AEB" w14:paraId="4A2FF9EE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Student potrafi: </w:t>
            </w:r>
          </w:p>
          <w:p w:rsidR="007C7AEB" w:rsidP="007C7AEB" w:rsidRDefault="007C7AEB" w14:paraId="2D93FC99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:rsidRPr="007C7AEB" w:rsidR="007C7AEB" w:rsidP="007C7AEB" w:rsidRDefault="007C7AEB" w14:paraId="214E4AF5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:rsidRPr="007C7AEB" w:rsidR="007C7AEB" w:rsidP="007C7AEB" w:rsidRDefault="007C7AEB" w14:paraId="539E5685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:rsidRPr="007C7AEB" w:rsidR="007C7AEB" w:rsidP="007C7AEB" w:rsidRDefault="007C7AEB" w14:paraId="7C6A0B06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:rsidRPr="00A45093" w:rsidR="00A45093" w:rsidP="007C7AEB" w:rsidRDefault="007C7AEB" w14:paraId="0B35D5CD" w14:textId="77777777">
            <w:pPr>
              <w:spacing w:after="0" w:line="240" w:lineRule="auto"/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dostosować zadania ruchowe do indywidualnych potrzeb i możliwości dzieci lub</w:t>
            </w:r>
            <w:r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hAnsi="Corbel" w:eastAsia="Times New Roman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:rsidR="007C7AEB" w:rsidP="00487C01" w:rsidRDefault="007C7AEB" w14:paraId="2B57CD4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PPiW.U04</w:t>
            </w:r>
          </w:p>
          <w:p w:rsidRPr="00A45093" w:rsidR="007C7AEB" w:rsidP="007C7AEB" w:rsidRDefault="007C7AEB" w14:paraId="6269D76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:rsidRPr="00A45093" w:rsidR="007C7AEB" w:rsidP="007C7AEB" w:rsidRDefault="007C7AEB" w14:paraId="117A863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:rsidRPr="00A45093" w:rsidR="00A45093" w:rsidP="00487C01" w:rsidRDefault="00A45093" w14:paraId="247C5529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  <w:p w:rsidRPr="00A45093" w:rsidR="007C7AEB" w:rsidP="007C7AEB" w:rsidRDefault="00A45093" w14:paraId="50DBC38F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PPiW.U09</w:t>
            </w:r>
            <w:r w:rsidRPr="00A45093" w:rsidR="007C7AE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A45093" w:rsidR="00A45093" w:rsidP="007C7AEB" w:rsidRDefault="007C7AEB" w14:paraId="19EA3199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A45093" w:rsidTr="00A45093" w14:paraId="10FE90BE" w14:textId="77777777">
        <w:tc>
          <w:tcPr>
            <w:tcW w:w="1701" w:type="dxa"/>
          </w:tcPr>
          <w:p w:rsidRPr="00A45093" w:rsidR="00A45093" w:rsidP="00487C01" w:rsidRDefault="007C7AEB" w14:paraId="1121AE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C7AEB" w:rsidP="00487C01" w:rsidRDefault="007C7AEB" w14:paraId="541E487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:rsidRPr="00A45093" w:rsidR="00A45093" w:rsidP="00487C01" w:rsidRDefault="007C7AEB" w14:paraId="28CDE13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:rsidRPr="00A45093" w:rsidR="00A45093" w:rsidP="00523C33" w:rsidRDefault="007C7AEB" w14:paraId="7D46678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Pr="009C54AE" w:rsidR="0085747A" w:rsidP="009C54AE" w:rsidRDefault="0085747A" w14:paraId="110395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C04CA" w:rsidP="009C54AE" w:rsidRDefault="00675843" w14:paraId="5191E0B8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:rsidRPr="009C54AE" w:rsidR="0085747A" w:rsidP="009C54AE" w:rsidRDefault="007327BD" w14:paraId="6466C8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:rsidRPr="006C04CA" w:rsidR="00675843" w:rsidP="006C04CA" w:rsidRDefault="0085747A" w14:paraId="562BEE3B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A45093" w14:paraId="523C0811" w14:textId="77777777">
        <w:tc>
          <w:tcPr>
            <w:tcW w:w="9639" w:type="dxa"/>
          </w:tcPr>
          <w:p w:rsidRPr="009C54AE" w:rsidR="0085747A" w:rsidP="009C54AE" w:rsidRDefault="0085747A" w14:paraId="6E5F1F2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A45093" w:rsidTr="005E4D6A" w14:paraId="173D99D0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640E64C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Pr="009C54AE" w:rsidR="00A45093" w:rsidTr="005E4D6A" w14:paraId="5F531F51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314280C7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Pr="009C54AE" w:rsidR="00A45093" w:rsidTr="005E4D6A" w14:paraId="040C9245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12E55C24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Pr="009C54AE" w:rsidR="00A45093" w:rsidTr="005E4D6A" w14:paraId="41CD285C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71541597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Pr="009C54AE" w:rsidR="00A45093" w:rsidTr="005E4D6A" w14:paraId="5D9B9D27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A45093" w:rsidP="00A45093" w:rsidRDefault="00A45093" w14:paraId="7692177A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Pr="009C54AE" w:rsidR="00A45093" w:rsidTr="005E4D6A" w14:paraId="3E60761F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A45093" w:rsidP="00A45093" w:rsidRDefault="00A45093" w14:paraId="35E8C87F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:rsidRPr="009C54AE" w:rsidR="0085747A" w:rsidP="009C54AE" w:rsidRDefault="0085747A" w14:paraId="15A04FC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C04CA" w:rsidR="0085747A" w:rsidP="006C04CA" w:rsidRDefault="0085747A" w14:paraId="4220D723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A45093" w14:paraId="34699904" w14:textId="77777777">
        <w:tc>
          <w:tcPr>
            <w:tcW w:w="9639" w:type="dxa"/>
          </w:tcPr>
          <w:p w:rsidRPr="009C54AE" w:rsidR="0085747A" w:rsidP="009C54AE" w:rsidRDefault="0085747A" w14:paraId="00EA37C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A45093" w:rsidTr="004A5357" w14:paraId="31C2C43B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5220073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Pr="009C54AE" w:rsidR="00A45093" w:rsidTr="004A5357" w14:paraId="4223A882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17EEE068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Pr="009C54AE" w:rsidR="00A45093" w:rsidTr="004A5357" w14:paraId="5B4808C9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6D045BF0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Pr="009C54AE" w:rsidR="00A45093" w:rsidTr="004A5357" w14:paraId="2FCFEC15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7585F7EF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:rsidRPr="00803E6B" w:rsidR="00A45093" w:rsidP="00A45093" w:rsidRDefault="00A45093" w14:paraId="2F8581C3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Pr="009C54AE" w:rsidR="00A45093" w:rsidTr="004A5357" w14:paraId="4E97D044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56A0BE17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:rsidRPr="00803E6B" w:rsidR="00A45093" w:rsidP="00A45093" w:rsidRDefault="00A45093" w14:paraId="6FA957BD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Pr="009C54AE" w:rsidR="00A45093" w:rsidTr="004A5357" w14:paraId="6360C8D2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311D9C0B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:rsidRPr="00803E6B" w:rsidR="00A45093" w:rsidP="00A45093" w:rsidRDefault="00A45093" w14:paraId="57F8159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Pr="009C54AE" w:rsidR="00A45093" w:rsidTr="004A5357" w14:paraId="10B955D2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13051C60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:rsidRPr="00803E6B" w:rsidR="00A45093" w:rsidP="00A45093" w:rsidRDefault="00A45093" w14:paraId="461E3A8F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Wypadki podczas zajęć z wychowania fizycznego </w:t>
            </w:r>
          </w:p>
        </w:tc>
      </w:tr>
      <w:tr w:rsidRPr="009C54AE" w:rsidR="00A45093" w:rsidTr="004A5357" w14:paraId="69C84245" w14:textId="77777777">
        <w:tc>
          <w:tcPr>
            <w:tcW w:w="9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A45093" w:rsidP="00A45093" w:rsidRDefault="00A45093" w14:paraId="311E12E9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:rsidRPr="009C54AE" w:rsidR="0085747A" w:rsidP="009C54AE" w:rsidRDefault="0085747A" w14:paraId="42A331C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9BA4C0F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4B0492F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45093" w:rsidP="009C54AE" w:rsidRDefault="00153C41" w14:paraId="098724CA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53C41" w:rsidP="009C54AE" w:rsidRDefault="00153C41" w14:paraId="209B140E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:rsidR="00E960BB" w:rsidP="009C54AE" w:rsidRDefault="00E960BB" w14:paraId="785D192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269BC71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326F7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46E9F59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187FED9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38"/>
        <w:gridCol w:w="5339"/>
        <w:gridCol w:w="2243"/>
      </w:tblGrid>
      <w:tr w:rsidRPr="009C54AE" w:rsidR="0085747A" w:rsidTr="00B24C14" w14:paraId="0EC1F79C" w14:textId="77777777">
        <w:tc>
          <w:tcPr>
            <w:tcW w:w="1974" w:type="dxa"/>
            <w:vAlign w:val="center"/>
          </w:tcPr>
          <w:p w:rsidRPr="009C54AE" w:rsidR="0085747A" w:rsidP="009C54AE" w:rsidRDefault="0071620A" w14:paraId="7ECA68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:rsidRPr="009C54AE" w:rsidR="0085747A" w:rsidP="009C54AE" w:rsidRDefault="00A84C85" w14:paraId="3621CF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4A1FEA5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:rsidRPr="009C54AE" w:rsidR="00923D7D" w:rsidP="009C54AE" w:rsidRDefault="0085747A" w14:paraId="456E89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3CA7DC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A45093" w:rsidTr="00EA6B76" w14:paraId="26F7231B" w14:textId="77777777">
        <w:tc>
          <w:tcPr>
            <w:tcW w:w="1974" w:type="dxa"/>
          </w:tcPr>
          <w:p w:rsidRPr="00A45093" w:rsidR="00A45093" w:rsidP="00A45093" w:rsidRDefault="00A45093" w14:paraId="4244D3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509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:rsidRPr="00B24C14" w:rsidR="00A45093" w:rsidP="00B24C14" w:rsidRDefault="00B24C14" w14:paraId="65726EF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przygotowanie i prezentacja materiału , 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  <w:r w:rsidRPr="00B24C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87" w:type="dxa"/>
            <w:vAlign w:val="center"/>
          </w:tcPr>
          <w:p w:rsidRPr="00EA6B76" w:rsidR="00A45093" w:rsidP="00EA6B76" w:rsidRDefault="00A45093" w14:paraId="72183D5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Pr="009C54AE" w:rsidR="00A45093" w:rsidTr="00EA6B76" w14:paraId="36AD7336" w14:textId="77777777">
        <w:tc>
          <w:tcPr>
            <w:tcW w:w="1974" w:type="dxa"/>
          </w:tcPr>
          <w:p w:rsidRPr="00A45093" w:rsidR="00A45093" w:rsidP="00A45093" w:rsidRDefault="00A45093" w14:paraId="720A82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:rsidRPr="00B24C14" w:rsidR="00A45093" w:rsidP="007C7AEB" w:rsidRDefault="007C7AEB" w14:paraId="18348B81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Pr="00B24C14" w:rsidR="00B24C1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:rsidRPr="00EA6B76" w:rsidR="00A45093" w:rsidP="00EA6B76" w:rsidRDefault="00A45093" w14:paraId="32D87FD9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Pr="00803E6B" w:rsidR="00A45093" w:rsidTr="00EA6B76" w14:paraId="3F6501E7" w14:textId="77777777">
        <w:tc>
          <w:tcPr>
            <w:tcW w:w="1974" w:type="dxa"/>
          </w:tcPr>
          <w:p w:rsidRPr="00A45093" w:rsidR="00A45093" w:rsidP="00A45093" w:rsidRDefault="00A45093" w14:paraId="3729AE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:rsidRPr="00B24C14" w:rsidR="00A45093" w:rsidP="00A45093" w:rsidRDefault="00A45093" w14:paraId="5509840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Pr="00B24C14" w:rsidR="00B24C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1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:rsidRPr="00EA6B76" w:rsidR="00A45093" w:rsidP="00EA6B76" w:rsidRDefault="00A45093" w14:paraId="691AACD3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B76">
              <w:rPr>
                <w:rFonts w:ascii="Corbel" w:hAnsi="Corbel"/>
                <w:sz w:val="24"/>
                <w:szCs w:val="24"/>
              </w:rPr>
              <w:t xml:space="preserve">ćw., </w:t>
            </w:r>
            <w:proofErr w:type="spellStart"/>
            <w:r w:rsidRPr="00EA6B7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</w:tbl>
    <w:p w:rsidRPr="009C54AE" w:rsidR="00923D7D" w:rsidP="009C54AE" w:rsidRDefault="00923D7D" w14:paraId="2106E04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FD7943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C5E865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D02EDA" w14:paraId="62CC74AB" w14:textId="77777777">
        <w:tc>
          <w:tcPr>
            <w:tcW w:w="9670" w:type="dxa"/>
          </w:tcPr>
          <w:p w:rsidRPr="00806AA9" w:rsidR="00806AA9" w:rsidP="00806AA9" w:rsidRDefault="00806AA9" w14:paraId="4155329E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Na ocenę końcową składają się oceny cząstkowe uzyskane w następujących obszarach:</w:t>
            </w:r>
          </w:p>
          <w:p w:rsidRPr="00806AA9" w:rsidR="00806AA9" w:rsidP="00806AA9" w:rsidRDefault="00806AA9" w14:paraId="7C839DE7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:rsidRPr="00806AA9" w:rsidR="00806AA9" w:rsidP="00806AA9" w:rsidRDefault="00806AA9" w14:paraId="604DA432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:rsidRPr="00806AA9" w:rsidR="00806AA9" w:rsidP="00806AA9" w:rsidRDefault="00806AA9" w14:paraId="1DA106FB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:rsidRPr="00806AA9" w:rsidR="00806AA9" w:rsidP="00806AA9" w:rsidRDefault="00806AA9" w14:paraId="4595857A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:rsidRPr="00806AA9" w:rsidR="00806AA9" w:rsidP="00806AA9" w:rsidRDefault="00806AA9" w14:paraId="142E7F4D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:rsidRPr="00806AA9" w:rsidR="00806AA9" w:rsidP="00806AA9" w:rsidRDefault="00806AA9" w14:paraId="56D6689D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:rsidRPr="00806AA9" w:rsidR="00806AA9" w:rsidP="00806AA9" w:rsidRDefault="00806AA9" w14:paraId="7A783F59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Samodzielne przeprowadzenie części zajęć: </w:t>
            </w:r>
          </w:p>
          <w:p w:rsidRPr="00806AA9" w:rsidR="00806AA9" w:rsidP="00806AA9" w:rsidRDefault="00806AA9" w14:paraId="7223443F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:rsidRPr="00806AA9" w:rsidR="00806AA9" w:rsidP="00806AA9" w:rsidRDefault="00806AA9" w14:paraId="4DFE1C19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:rsidRPr="00806AA9" w:rsidR="00806AA9" w:rsidP="00806AA9" w:rsidRDefault="00806AA9" w14:paraId="2888C4A0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:rsidRPr="00806AA9" w:rsidR="00806AA9" w:rsidP="00806AA9" w:rsidRDefault="00806AA9" w14:paraId="21EBE3ED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:rsidRPr="00806AA9" w:rsidR="00806AA9" w:rsidP="00806AA9" w:rsidRDefault="00806AA9" w14:paraId="7193BE9B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4C043366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:rsidRPr="00806AA9" w:rsidR="00806AA9" w:rsidP="00806AA9" w:rsidRDefault="00806AA9" w14:paraId="5834A9E4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:rsidRPr="00806AA9" w:rsidR="00806AA9" w:rsidP="00806AA9" w:rsidRDefault="00806AA9" w14:paraId="776687DC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:rsidRPr="00806AA9" w:rsidR="00806AA9" w:rsidP="00806AA9" w:rsidRDefault="00806AA9" w14:paraId="337702AD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:rsidRPr="00806AA9" w:rsidR="00806AA9" w:rsidP="00806AA9" w:rsidRDefault="00806AA9" w14:paraId="77AE7525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:rsidRPr="00806AA9" w:rsidR="00806AA9" w:rsidP="00806AA9" w:rsidRDefault="00806AA9" w14:paraId="7AD10586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niedostateczna- student nie uczestniczy w  części  zajęć. Pojawiające się zaległości dydaktyczne nie są przez niego uzupełniane.</w:t>
            </w:r>
          </w:p>
          <w:p w:rsidRPr="00806AA9" w:rsidR="00806AA9" w:rsidP="00806AA9" w:rsidRDefault="00806AA9" w14:paraId="3FCDD3E6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5646FFE3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– poprawne wykonywanie metodyki nauczania wybranych ćwiczeń fizycznych wg wzorca zaprezentowanego na zajęciach, i ocenieniu ich według przedstawionych kryteriów.</w:t>
            </w:r>
          </w:p>
          <w:p w:rsidRPr="00806AA9" w:rsidR="00806AA9" w:rsidP="00806AA9" w:rsidRDefault="00806AA9" w14:paraId="7CD37F6D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58CC823D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:rsidRPr="00806AA9" w:rsidR="00806AA9" w:rsidP="00806AA9" w:rsidRDefault="00806AA9" w14:paraId="38AD51ED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dobry- student poprawnie wykonuje wszystkie poznane elementy metodyczne, z niewielkimi uchybieniami, które nie wpływają znacząco na technikę.</w:t>
            </w:r>
          </w:p>
          <w:p w:rsidRPr="00806AA9" w:rsidR="00806AA9" w:rsidP="00806AA9" w:rsidRDefault="00806AA9" w14:paraId="6C2CBCEC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:rsidRPr="00806AA9" w:rsidR="00806AA9" w:rsidP="00806AA9" w:rsidRDefault="00806AA9" w14:paraId="0B58A30C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:rsidRPr="00806AA9" w:rsidR="00806AA9" w:rsidP="00806AA9" w:rsidRDefault="00806AA9" w14:paraId="6273B9D5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:rsidRPr="00806AA9" w:rsidR="00806AA9" w:rsidP="00806AA9" w:rsidRDefault="00806AA9" w14:paraId="0CACFC3F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niedostateczna- student nie potrafi wskazać ani wykonać  ćwiczenia zgodnie z przedstawionym wzorcem metodycznym. </w:t>
            </w:r>
          </w:p>
          <w:p w:rsidRPr="00806AA9" w:rsidR="00806AA9" w:rsidP="00806AA9" w:rsidRDefault="00806AA9" w14:paraId="6355A486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679585E3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– stopień zaangażowania  w wybranej formie aktywności fizycznej.</w:t>
            </w:r>
          </w:p>
          <w:p w:rsidRPr="00806AA9" w:rsidR="00806AA9" w:rsidP="00806AA9" w:rsidRDefault="00806AA9" w14:paraId="6E3E542B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:rsidRPr="00806AA9" w:rsidR="00806AA9" w:rsidP="00806AA9" w:rsidRDefault="00806AA9" w14:paraId="682FD561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dobra plus - student jest aktywny i zaangażowany w większość zajęć, podejmuje zadania z widoczną motywacją i odpowiedzialnością. </w:t>
            </w:r>
          </w:p>
          <w:p w:rsidRPr="00806AA9" w:rsidR="00806AA9" w:rsidP="00806AA9" w:rsidRDefault="00806AA9" w14:paraId="0E19C97A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:rsidRPr="00806AA9" w:rsidR="00806AA9" w:rsidP="00806AA9" w:rsidRDefault="00806AA9" w14:paraId="0E52FBA1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:rsidRPr="00806AA9" w:rsidR="00806AA9" w:rsidP="00806AA9" w:rsidRDefault="00806AA9" w14:paraId="208C0CB5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dostateczna - student uczestniczy w zajęciach w sposób bierny, bez wyraźnej motywacji i inicjatywy; zaangażowanie jest niskie i wymaga poprawy.</w:t>
            </w:r>
          </w:p>
          <w:p w:rsidRPr="00806AA9" w:rsidR="00806AA9" w:rsidP="00806AA9" w:rsidRDefault="00806AA9" w14:paraId="37D03E97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• ocena niedostateczna - student nie wykazuje zaangażowania w zajęcia, unika aktywności, często jest nieobecny lub obecny jedynie formalnie.</w:t>
            </w:r>
          </w:p>
          <w:p w:rsidRPr="00806AA9" w:rsidR="00806AA9" w:rsidP="00806AA9" w:rsidRDefault="00806AA9" w14:paraId="4AFE0198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0D8FFCCA" w14:textId="77777777">
            <w:pPr>
              <w:spacing w:line="240" w:lineRule="auto"/>
              <w:contextualSpacing/>
              <w:rPr>
                <w:rFonts w:ascii="Corbel" w:hAnsi="Corbel"/>
              </w:rPr>
            </w:pPr>
            <w:r w:rsidRPr="00806AA9">
              <w:rPr>
                <w:rFonts w:ascii="Corbel" w:hAnsi="Corbel"/>
              </w:rPr>
              <w:t>- Oceną końcową jest średnia arytmetyczna wszystkich uzyskanych przez studenta ocen.</w:t>
            </w:r>
          </w:p>
          <w:p w:rsidRPr="00806AA9" w:rsidR="00806AA9" w:rsidP="00806AA9" w:rsidRDefault="00806AA9" w14:paraId="67E17951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806AA9" w:rsidR="00806AA9" w:rsidP="00806AA9" w:rsidRDefault="00806AA9" w14:paraId="4FF81182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  <w:p w:rsidRPr="00D02EDA" w:rsidR="0085747A" w:rsidP="00806AA9" w:rsidRDefault="0085747A" w14:paraId="7AC49671" w14:textId="77777777">
            <w:pPr>
              <w:spacing w:line="240" w:lineRule="auto"/>
              <w:contextualSpacing/>
              <w:rPr>
                <w:rFonts w:ascii="Corbel" w:hAnsi="Corbel"/>
              </w:rPr>
            </w:pPr>
          </w:p>
        </w:tc>
      </w:tr>
    </w:tbl>
    <w:p w:rsidRPr="009C54AE" w:rsidR="0085747A" w:rsidP="009C54AE" w:rsidRDefault="0085747A" w14:paraId="58A4BBA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2BF04D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3528FDB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Pr="009C54AE" w:rsidR="0085747A" w:rsidTr="00A028A4" w14:paraId="232658B3" w14:textId="77777777">
        <w:tc>
          <w:tcPr>
            <w:tcW w:w="4111" w:type="dxa"/>
            <w:tcMar/>
            <w:vAlign w:val="center"/>
          </w:tcPr>
          <w:p w:rsidRPr="009C54AE" w:rsidR="0085747A" w:rsidP="009C54AE" w:rsidRDefault="00C61DC5" w14:paraId="009A91B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009C54AE" w:rsidRDefault="00C61DC5" w14:paraId="44D464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A028A4" w14:paraId="5F286D58" w14:textId="77777777">
        <w:tc>
          <w:tcPr>
            <w:tcW w:w="4111" w:type="dxa"/>
            <w:tcMar/>
          </w:tcPr>
          <w:p w:rsidRPr="009C54AE" w:rsidR="0085747A" w:rsidP="009C1331" w:rsidRDefault="00C61DC5" w14:paraId="11259D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Mar/>
          </w:tcPr>
          <w:p w:rsidRPr="009C54AE" w:rsidR="0085747A" w:rsidP="00063C80" w:rsidRDefault="00D02EDA" w14:paraId="6B27565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C61DC5" w:rsidTr="00A028A4" w14:paraId="183563C6" w14:textId="77777777">
        <w:tc>
          <w:tcPr>
            <w:tcW w:w="4111" w:type="dxa"/>
            <w:tcMar/>
          </w:tcPr>
          <w:p w:rsidRPr="009C54AE" w:rsidR="00C61DC5" w:rsidP="007444BB" w:rsidRDefault="007444BB" w14:paraId="37B6FCA0" w14:textId="40ED06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28A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A028A4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5528" w:type="dxa"/>
            <w:tcMar/>
          </w:tcPr>
          <w:p w:rsidR="007444BB" w:rsidP="00063C80" w:rsidRDefault="007444BB" w14:paraId="0206503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61DC5" w:rsidP="00063C80" w:rsidRDefault="00D02EDA" w14:paraId="4740B390" w14:textId="3ADC36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28A4" w:rsidR="5C3A83C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00A028A4" w14:paraId="787A4243" w14:textId="77777777">
        <w:tc>
          <w:tcPr>
            <w:tcW w:w="4111" w:type="dxa"/>
            <w:tcMar/>
          </w:tcPr>
          <w:p w:rsidR="007444BB" w:rsidP="009C54AE" w:rsidRDefault="00C61DC5" w14:paraId="53415F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:rsidRPr="009C54AE" w:rsidR="0071620A" w:rsidP="009C54AE" w:rsidRDefault="00C61DC5" w14:paraId="0E06D52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:rsidR="007444BB" w:rsidP="009C54AE" w:rsidRDefault="00C61DC5" w14:paraId="372C4A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7444BB" w:rsidP="007444BB" w:rsidRDefault="007444BB" w14:paraId="393CA52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:rsidRPr="009C54AE" w:rsidR="00C61DC5" w:rsidP="009C54AE" w:rsidRDefault="007444BB" w14:paraId="6699B2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  <w:tcMar/>
          </w:tcPr>
          <w:p w:rsidR="00C61DC5" w:rsidP="00063C80" w:rsidRDefault="00C61DC5" w14:paraId="3152418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4BB" w:rsidP="00063C80" w:rsidRDefault="00BF3563" w14:paraId="3BA78BD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7444BB" w:rsidP="00063C80" w:rsidRDefault="007444BB" w14:paraId="25AD7840" w14:textId="39C59D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28A4" w:rsidR="56DE039B">
              <w:rPr>
                <w:rFonts w:ascii="Corbel" w:hAnsi="Corbel"/>
                <w:sz w:val="24"/>
                <w:szCs w:val="24"/>
              </w:rPr>
              <w:t>10</w:t>
            </w:r>
          </w:p>
          <w:p w:rsidR="007444BB" w:rsidP="00063C80" w:rsidRDefault="007444BB" w14:paraId="0AEAF65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Pr="009C54AE" w:rsidR="007444BB" w:rsidP="00063C80" w:rsidRDefault="007444BB" w14:paraId="72F9E95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00A028A4" w14:paraId="52AE3673" w14:textId="77777777">
        <w:tc>
          <w:tcPr>
            <w:tcW w:w="4111" w:type="dxa"/>
            <w:tcMar/>
          </w:tcPr>
          <w:p w:rsidRPr="009C54AE" w:rsidR="0085747A" w:rsidP="009C54AE" w:rsidRDefault="0085747A" w14:paraId="054D0E7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  <w:tcMar/>
          </w:tcPr>
          <w:p w:rsidRPr="009C54AE" w:rsidR="0085747A" w:rsidP="00063C80" w:rsidRDefault="00BF3563" w14:paraId="782F892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00A028A4" w14:paraId="6E61687D" w14:textId="77777777">
        <w:tc>
          <w:tcPr>
            <w:tcW w:w="4111" w:type="dxa"/>
            <w:tcMar/>
          </w:tcPr>
          <w:p w:rsidRPr="009C54AE" w:rsidR="0085747A" w:rsidP="009C54AE" w:rsidRDefault="0085747A" w14:paraId="006BAF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  <w:tcMar/>
          </w:tcPr>
          <w:p w:rsidRPr="009C54AE" w:rsidR="0085747A" w:rsidP="00063C80" w:rsidRDefault="00D02EDA" w14:paraId="3E2A0D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29F26CF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544BD6D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C7DC10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F63425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5037509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DF42B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6C04CA" w14:paraId="3B3DE2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Pr="009C54AE" w:rsidR="0085747A" w:rsidTr="0071620A" w14:paraId="144598D7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51BE7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6C04CA" w14:paraId="4A96BF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:rsidRPr="009C54AE" w:rsidR="003E1941" w:rsidP="009C54AE" w:rsidRDefault="003E1941" w14:paraId="4D051CE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5833084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8D2AD9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D02EDA" w14:paraId="4C304C51" w14:textId="77777777">
        <w:trPr>
          <w:trHeight w:val="397"/>
        </w:trPr>
        <w:tc>
          <w:tcPr>
            <w:tcW w:w="7513" w:type="dxa"/>
          </w:tcPr>
          <w:p w:rsidRPr="00D02EDA" w:rsidR="0085747A" w:rsidP="009C54AE" w:rsidRDefault="0085747A" w14:paraId="055A73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D02EDA" w:rsidR="00D02EDA" w:rsidP="006C04CA" w:rsidRDefault="00D02EDA" w14:paraId="7A0C6E80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:rsidRPr="00D02EDA" w:rsidR="00D02EDA" w:rsidP="006C04CA" w:rsidRDefault="00D02EDA" w14:paraId="49F80F46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:rsidR="00D02EDA" w:rsidP="006C04CA" w:rsidRDefault="00D02EDA" w14:paraId="4C6EC420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:rsidRPr="00EA45F2" w:rsidR="00EA45F2" w:rsidP="006C04CA" w:rsidRDefault="00EA45F2" w14:paraId="5066D558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:rsidRPr="00D02EDA" w:rsidR="00D02EDA" w:rsidP="006C04CA" w:rsidRDefault="00D02EDA" w14:paraId="14136305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:rsidR="00D02EDA" w:rsidP="006C04CA" w:rsidRDefault="00D02EDA" w14:paraId="46CA6652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:rsidRPr="00D02EDA" w:rsidR="00EA45F2" w:rsidP="006C04CA" w:rsidRDefault="00EA45F2" w14:paraId="5DC437C5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:rsidRPr="00D02EDA" w:rsidR="00D02EDA" w:rsidP="006C04CA" w:rsidRDefault="00D02EDA" w14:paraId="4B9C748E" w14:textId="77777777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D02EDA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D02E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D02EDA" w14:paraId="3D9C1D81" w14:textId="77777777">
        <w:trPr>
          <w:trHeight w:val="397"/>
        </w:trPr>
        <w:tc>
          <w:tcPr>
            <w:tcW w:w="7513" w:type="dxa"/>
          </w:tcPr>
          <w:p w:rsidRPr="00D02EDA" w:rsidR="0085747A" w:rsidP="009C54AE" w:rsidRDefault="0085747A" w14:paraId="73ECAC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02EDA" w:rsidR="00D02EDA" w:rsidP="006C04CA" w:rsidRDefault="00D02EDA" w14:paraId="599D9665" w14:textId="77777777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:rsidRPr="00D02EDA" w:rsidR="00D02EDA" w:rsidP="006C04CA" w:rsidRDefault="00D02EDA" w14:paraId="0D9F9176" w14:textId="77777777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:rsidRPr="009C54AE" w:rsidR="0085747A" w:rsidP="009C54AE" w:rsidRDefault="0085747A" w14:paraId="2924BC3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154BE4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B157E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57F8" w:rsidP="00C16ABF" w:rsidRDefault="007E57F8" w14:paraId="66E563AE" w14:textId="77777777">
      <w:pPr>
        <w:spacing w:after="0" w:line="240" w:lineRule="auto"/>
      </w:pPr>
      <w:r>
        <w:separator/>
      </w:r>
    </w:p>
  </w:endnote>
  <w:endnote w:type="continuationSeparator" w:id="0">
    <w:p w:rsidR="007E57F8" w:rsidP="00C16ABF" w:rsidRDefault="007E57F8" w14:paraId="461E98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57F8" w:rsidP="00C16ABF" w:rsidRDefault="007E57F8" w14:paraId="3B6A3A4B" w14:textId="77777777">
      <w:pPr>
        <w:spacing w:after="0" w:line="240" w:lineRule="auto"/>
      </w:pPr>
      <w:r>
        <w:separator/>
      </w:r>
    </w:p>
  </w:footnote>
  <w:footnote w:type="continuationSeparator" w:id="0">
    <w:p w:rsidR="007E57F8" w:rsidP="00C16ABF" w:rsidRDefault="007E57F8" w14:paraId="5E49101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00C509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503907927">
    <w:abstractNumId w:val="1"/>
  </w:num>
  <w:num w:numId="2" w16cid:durableId="1287928729">
    <w:abstractNumId w:val="2"/>
  </w:num>
  <w:num w:numId="3" w16cid:durableId="1568107085">
    <w:abstractNumId w:val="4"/>
  </w:num>
  <w:num w:numId="4" w16cid:durableId="1757438482">
    <w:abstractNumId w:val="3"/>
  </w:num>
  <w:num w:numId="5" w16cid:durableId="2028825464">
    <w:abstractNumId w:val="5"/>
  </w:num>
  <w:num w:numId="6" w16cid:durableId="124217465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265D"/>
    <w:rsid w:val="002238D0"/>
    <w:rsid w:val="0022477D"/>
    <w:rsid w:val="00226949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EA0"/>
    <w:rsid w:val="002B6119"/>
    <w:rsid w:val="002C1F06"/>
    <w:rsid w:val="002C6AB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3AD"/>
    <w:rsid w:val="00363F78"/>
    <w:rsid w:val="003A0A5B"/>
    <w:rsid w:val="003A1176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54"/>
    <w:rsid w:val="00445970"/>
    <w:rsid w:val="0045729E"/>
    <w:rsid w:val="00461EFC"/>
    <w:rsid w:val="004652C2"/>
    <w:rsid w:val="004706D1"/>
    <w:rsid w:val="00471326"/>
    <w:rsid w:val="0047598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3C3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EAE"/>
    <w:rsid w:val="006C04CA"/>
    <w:rsid w:val="006D050F"/>
    <w:rsid w:val="006D6139"/>
    <w:rsid w:val="006E5D65"/>
    <w:rsid w:val="006F1282"/>
    <w:rsid w:val="006F1FBC"/>
    <w:rsid w:val="006F31E2"/>
    <w:rsid w:val="006F3368"/>
    <w:rsid w:val="006F6A39"/>
    <w:rsid w:val="0070447F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7C2A"/>
    <w:rsid w:val="00790E27"/>
    <w:rsid w:val="007A4022"/>
    <w:rsid w:val="007A6E6E"/>
    <w:rsid w:val="007B4E2B"/>
    <w:rsid w:val="007C3299"/>
    <w:rsid w:val="007C3BCC"/>
    <w:rsid w:val="007C4546"/>
    <w:rsid w:val="007C7AEB"/>
    <w:rsid w:val="007D5596"/>
    <w:rsid w:val="007D6E56"/>
    <w:rsid w:val="007D71FD"/>
    <w:rsid w:val="007E57F8"/>
    <w:rsid w:val="007F1652"/>
    <w:rsid w:val="007F4155"/>
    <w:rsid w:val="00806AA9"/>
    <w:rsid w:val="00813F2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28A4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878BC"/>
    <w:rsid w:val="00A97DE1"/>
    <w:rsid w:val="00AB053C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02E"/>
    <w:rsid w:val="00BB520A"/>
    <w:rsid w:val="00BD3869"/>
    <w:rsid w:val="00BD66E9"/>
    <w:rsid w:val="00BD6FF4"/>
    <w:rsid w:val="00BE294E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ACE"/>
    <w:rsid w:val="00DB6BF2"/>
    <w:rsid w:val="00DE09C0"/>
    <w:rsid w:val="00DE4A14"/>
    <w:rsid w:val="00DF320D"/>
    <w:rsid w:val="00DF6669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6BC"/>
    <w:rsid w:val="00FF5E7D"/>
    <w:rsid w:val="06AD7639"/>
    <w:rsid w:val="56DE039B"/>
    <w:rsid w:val="5BCDAAAE"/>
    <w:rsid w:val="5C3A8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3957C"/>
  <w15:docId w15:val="{D195CA9E-94B0-475F-BE68-0D27AD8E61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B185C-1A38-40AA-A394-2A137B536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F37DEA-226C-432C-A9BD-F64BD592ED24}"/>
</file>

<file path=customXml/itemProps3.xml><?xml version="1.0" encoding="utf-8"?>
<ds:datastoreItem xmlns:ds="http://schemas.openxmlformats.org/officeDocument/2006/customXml" ds:itemID="{6F58E7B1-0D6B-478D-95BB-21C47EDE9939}"/>
</file>

<file path=customXml/itemProps4.xml><?xml version="1.0" encoding="utf-8"?>
<ds:datastoreItem xmlns:ds="http://schemas.openxmlformats.org/officeDocument/2006/customXml" ds:itemID="{1BBADE0E-6C3C-43DF-82FF-A2E305CF9FC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3</cp:revision>
  <cp:lastPrinted>2019-02-06T12:12:00Z</cp:lastPrinted>
  <dcterms:created xsi:type="dcterms:W3CDTF">2025-07-12T13:42:00Z</dcterms:created>
  <dcterms:modified xsi:type="dcterms:W3CDTF">2026-03-13T14:29:13Z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